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74" w:rsidRDefault="00EB4074" w:rsidP="00142889">
      <w:pPr>
        <w:spacing w:after="0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D01ED7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Pr="00D01E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к </w:t>
      </w:r>
      <w:r>
        <w:rPr>
          <w:rFonts w:ascii="Times New Roman" w:hAnsi="Times New Roman"/>
          <w:sz w:val="24"/>
          <w:szCs w:val="24"/>
        </w:rPr>
        <w:t xml:space="preserve">договору № </w:t>
      </w:r>
      <w:r w:rsidRPr="00D01ED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</w:t>
      </w:r>
      <w:r w:rsidRPr="00D01ED7">
        <w:rPr>
          <w:rFonts w:ascii="Times New Roman" w:hAnsi="Times New Roman"/>
          <w:sz w:val="24"/>
          <w:szCs w:val="24"/>
        </w:rPr>
        <w:t xml:space="preserve">__ </w:t>
      </w:r>
    </w:p>
    <w:p w:rsidR="00EB4074" w:rsidRPr="00D01ED7" w:rsidRDefault="00EB4074" w:rsidP="00142889">
      <w:pPr>
        <w:spacing w:after="0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D01ED7">
        <w:rPr>
          <w:rFonts w:ascii="Times New Roman" w:hAnsi="Times New Roman"/>
          <w:sz w:val="24"/>
          <w:szCs w:val="24"/>
        </w:rPr>
        <w:t>от «_____» __________ 201</w:t>
      </w:r>
      <w:r>
        <w:rPr>
          <w:rFonts w:ascii="Times New Roman" w:hAnsi="Times New Roman"/>
          <w:sz w:val="24"/>
          <w:szCs w:val="24"/>
        </w:rPr>
        <w:t>__</w:t>
      </w:r>
      <w:r w:rsidRPr="00D01ED7">
        <w:rPr>
          <w:rFonts w:ascii="Times New Roman" w:hAnsi="Times New Roman"/>
          <w:sz w:val="24"/>
          <w:szCs w:val="24"/>
        </w:rPr>
        <w:t>г.</w:t>
      </w:r>
    </w:p>
    <w:p w:rsidR="00EB4074" w:rsidRPr="00D01ED7" w:rsidRDefault="00EB4074" w:rsidP="00D01ED7">
      <w:pPr>
        <w:pStyle w:val="a"/>
        <w:jc w:val="right"/>
        <w:rPr>
          <w:rFonts w:ascii="Times New Roman" w:hAnsi="Times New Roman" w:cs="Times New Roman"/>
          <w:sz w:val="24"/>
          <w:szCs w:val="24"/>
        </w:rPr>
      </w:pPr>
    </w:p>
    <w:p w:rsidR="00EB4074" w:rsidRPr="00D01ED7" w:rsidRDefault="00EB4074" w:rsidP="00D01ED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B4074" w:rsidRPr="00D01ED7" w:rsidRDefault="00EB4074" w:rsidP="00D01ED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B4074" w:rsidRPr="00D01ED7" w:rsidRDefault="00EB4074" w:rsidP="00D01ED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B4074" w:rsidRPr="00142889" w:rsidRDefault="00EB4074" w:rsidP="00D01E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889">
        <w:rPr>
          <w:rFonts w:ascii="Times New Roman" w:hAnsi="Times New Roman"/>
          <w:b/>
          <w:sz w:val="24"/>
          <w:szCs w:val="24"/>
        </w:rPr>
        <w:t>ПРОТОКОЛ СОГЛАШЕНИЯ О ТВЕРДОЙ ДОГОВОРНОЙ ЦЕНЕ</w:t>
      </w:r>
    </w:p>
    <w:p w:rsidR="00EB4074" w:rsidRPr="00142889" w:rsidRDefault="00EB4074" w:rsidP="00142889">
      <w:pPr>
        <w:tabs>
          <w:tab w:val="left" w:pos="3009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2889">
        <w:rPr>
          <w:rFonts w:ascii="Times New Roman" w:hAnsi="Times New Roman"/>
          <w:bCs/>
          <w:sz w:val="28"/>
          <w:szCs w:val="28"/>
        </w:rPr>
        <w:t>на выполнение строительно-монтажных работ по объекту</w:t>
      </w:r>
    </w:p>
    <w:p w:rsidR="00EB4074" w:rsidRPr="002704EC" w:rsidRDefault="00EB4074" w:rsidP="00142889">
      <w:pPr>
        <w:pStyle w:val="Heading1"/>
        <w:spacing w:before="0" w:after="0"/>
        <w:rPr>
          <w:b/>
          <w:bCs/>
          <w:sz w:val="28"/>
          <w:szCs w:val="28"/>
        </w:rPr>
      </w:pPr>
      <w:r w:rsidRPr="002704EC">
        <w:rPr>
          <w:b/>
          <w:bCs/>
          <w:sz w:val="28"/>
          <w:szCs w:val="28"/>
        </w:rPr>
        <w:t>«Реконструкция здания-столовой в/ч 3448 в офисное здание,</w:t>
      </w:r>
      <w:r w:rsidRPr="002704EC">
        <w:rPr>
          <w:sz w:val="28"/>
          <w:szCs w:val="28"/>
        </w:rPr>
        <w:t xml:space="preserve"> </w:t>
      </w:r>
      <w:r w:rsidRPr="002704EC">
        <w:rPr>
          <w:b/>
          <w:sz w:val="28"/>
          <w:szCs w:val="28"/>
        </w:rPr>
        <w:t>расположенное  по адресу: Челябинская область,  г. Озерск, ул. Заводская, 15</w:t>
      </w:r>
      <w:r w:rsidRPr="002704EC">
        <w:rPr>
          <w:b/>
          <w:bCs/>
          <w:sz w:val="28"/>
          <w:szCs w:val="28"/>
        </w:rPr>
        <w:t>»</w:t>
      </w:r>
    </w:p>
    <w:p w:rsidR="00EB4074" w:rsidRPr="00D01ED7" w:rsidRDefault="00EB4074" w:rsidP="00D01ED7">
      <w:pPr>
        <w:pStyle w:val="Heading1"/>
        <w:spacing w:before="0" w:after="0"/>
        <w:rPr>
          <w:bCs/>
          <w:kern w:val="0"/>
          <w:sz w:val="24"/>
          <w:szCs w:val="24"/>
        </w:rPr>
      </w:pPr>
    </w:p>
    <w:p w:rsidR="00EB4074" w:rsidRPr="00142889" w:rsidRDefault="00EB4074" w:rsidP="00D01ED7">
      <w:pPr>
        <w:shd w:val="clear" w:color="auto" w:fill="FFFFFF"/>
        <w:spacing w:after="0"/>
        <w:ind w:right="97"/>
        <w:jc w:val="center"/>
        <w:rPr>
          <w:rFonts w:ascii="Times New Roman" w:hAnsi="Times New Roman"/>
          <w:sz w:val="24"/>
          <w:szCs w:val="24"/>
        </w:rPr>
      </w:pPr>
    </w:p>
    <w:p w:rsidR="00EB4074" w:rsidRPr="00142889" w:rsidRDefault="00EB4074" w:rsidP="00D01ED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2889">
        <w:rPr>
          <w:rFonts w:ascii="Times New Roman" w:hAnsi="Times New Roman"/>
          <w:sz w:val="24"/>
          <w:szCs w:val="24"/>
        </w:rPr>
        <w:tab/>
        <w:t xml:space="preserve">Мы нижеподписавшиеся, от лица Заказчика - </w:t>
      </w:r>
      <w:r w:rsidRPr="00142889">
        <w:rPr>
          <w:rFonts w:ascii="Times New Roman" w:hAnsi="Times New Roman"/>
          <w:b/>
          <w:sz w:val="24"/>
          <w:szCs w:val="24"/>
        </w:rPr>
        <w:t>Федеральное государственное унитарное предприятие « Ведомственная охрана  Росатома» (ФГУП «Атом-охрана»)</w:t>
      </w:r>
      <w:r w:rsidRPr="00142889">
        <w:rPr>
          <w:rFonts w:ascii="Times New Roman" w:hAnsi="Times New Roman"/>
          <w:sz w:val="24"/>
          <w:szCs w:val="24"/>
        </w:rPr>
        <w:t>,  в лице директора филиала №18 ФГУП «Атом-охрана»  Зонова Владимира Павловича, действующ</w:t>
      </w:r>
      <w:r>
        <w:rPr>
          <w:rFonts w:ascii="Times New Roman" w:hAnsi="Times New Roman"/>
          <w:sz w:val="24"/>
          <w:szCs w:val="24"/>
        </w:rPr>
        <w:t>его на основании доверенности № 390</w:t>
      </w:r>
      <w:r w:rsidRPr="00142889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17.12.2014</w:t>
      </w:r>
      <w:r w:rsidRPr="00142889">
        <w:rPr>
          <w:rFonts w:ascii="Times New Roman" w:hAnsi="Times New Roman"/>
          <w:sz w:val="24"/>
          <w:szCs w:val="24"/>
        </w:rPr>
        <w:t xml:space="preserve"> г.</w:t>
      </w:r>
    </w:p>
    <w:p w:rsidR="00EB4074" w:rsidRPr="00142889" w:rsidRDefault="00EB4074" w:rsidP="00D01ED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2889">
        <w:rPr>
          <w:rFonts w:ascii="Times New Roman" w:hAnsi="Times New Roman"/>
          <w:sz w:val="24"/>
          <w:szCs w:val="24"/>
        </w:rPr>
        <w:t>и от лица Подрядчика – _____________________________________,</w:t>
      </w:r>
    </w:p>
    <w:p w:rsidR="00EB4074" w:rsidRPr="00142889" w:rsidRDefault="00EB4074" w:rsidP="00D01ED7">
      <w:pPr>
        <w:shd w:val="clear" w:color="auto" w:fill="FFFFFF"/>
        <w:tabs>
          <w:tab w:val="left" w:pos="0"/>
          <w:tab w:val="left" w:pos="142"/>
          <w:tab w:val="left" w:pos="1102"/>
        </w:tabs>
        <w:spacing w:after="0"/>
        <w:ind w:firstLine="697"/>
        <w:jc w:val="both"/>
        <w:rPr>
          <w:rFonts w:ascii="Times New Roman" w:hAnsi="Times New Roman"/>
          <w:bCs/>
          <w:sz w:val="24"/>
          <w:szCs w:val="24"/>
        </w:rPr>
      </w:pPr>
      <w:r w:rsidRPr="00142889">
        <w:rPr>
          <w:rFonts w:ascii="Times New Roman" w:hAnsi="Times New Roman"/>
          <w:sz w:val="24"/>
          <w:szCs w:val="24"/>
        </w:rPr>
        <w:t>- удостоверяем, что Сторонами достигнуто соглашение о твердой договорной цене работ, подлежащих выполнению по настоящему Договору в текущих ценах в сумме:</w:t>
      </w:r>
      <w:r w:rsidRPr="00142889">
        <w:rPr>
          <w:rFonts w:ascii="Times New Roman" w:hAnsi="Times New Roman"/>
          <w:b/>
          <w:bCs/>
          <w:sz w:val="24"/>
          <w:szCs w:val="24"/>
        </w:rPr>
        <w:t xml:space="preserve"> ________________________________</w:t>
      </w:r>
      <w:r w:rsidRPr="00142889">
        <w:rPr>
          <w:rFonts w:ascii="Times New Roman" w:hAnsi="Times New Roman"/>
          <w:bCs/>
          <w:sz w:val="24"/>
          <w:szCs w:val="24"/>
        </w:rPr>
        <w:t>, в том числе НДС по ставке 18 % - _______________.</w:t>
      </w:r>
    </w:p>
    <w:p w:rsidR="00EB4074" w:rsidRPr="00142889" w:rsidRDefault="00EB4074" w:rsidP="00D01ED7">
      <w:pPr>
        <w:spacing w:after="0"/>
        <w:rPr>
          <w:rFonts w:ascii="Times New Roman" w:hAnsi="Times New Roman"/>
          <w:sz w:val="24"/>
          <w:szCs w:val="24"/>
        </w:rPr>
      </w:pPr>
      <w:r w:rsidRPr="00142889">
        <w:rPr>
          <w:rFonts w:ascii="Times New Roman" w:hAnsi="Times New Roman"/>
          <w:sz w:val="24"/>
          <w:szCs w:val="24"/>
        </w:rPr>
        <w:t xml:space="preserve"> </w:t>
      </w:r>
    </w:p>
    <w:p w:rsidR="00EB4074" w:rsidRPr="00D01ED7" w:rsidRDefault="00EB4074" w:rsidP="00D01ED7">
      <w:pPr>
        <w:shd w:val="clear" w:color="auto" w:fill="FFFFFF"/>
        <w:spacing w:after="0"/>
        <w:ind w:right="97"/>
        <w:rPr>
          <w:rFonts w:ascii="Times New Roman" w:hAnsi="Times New Roman"/>
          <w:sz w:val="24"/>
          <w:szCs w:val="24"/>
        </w:rPr>
      </w:pPr>
    </w:p>
    <w:p w:rsidR="00EB4074" w:rsidRPr="00D01ED7" w:rsidRDefault="00EB4074" w:rsidP="00D01ED7">
      <w:pPr>
        <w:shd w:val="clear" w:color="auto" w:fill="FFFFFF"/>
        <w:spacing w:after="0"/>
        <w:ind w:right="97"/>
        <w:rPr>
          <w:rFonts w:ascii="Times New Roman" w:hAnsi="Times New Roman"/>
          <w:sz w:val="24"/>
          <w:szCs w:val="24"/>
        </w:rPr>
      </w:pPr>
      <w:r w:rsidRPr="00D01ED7">
        <w:rPr>
          <w:rFonts w:ascii="Times New Roman" w:hAnsi="Times New Roman"/>
          <w:sz w:val="24"/>
          <w:szCs w:val="24"/>
        </w:rPr>
        <w:t>Настоящий Протокол является основанием для проведения взаимных расчетов между Подрядчиком и Заказчиком.</w:t>
      </w:r>
    </w:p>
    <w:p w:rsidR="00EB4074" w:rsidRPr="00D01ED7" w:rsidRDefault="00EB4074" w:rsidP="00D01ED7">
      <w:pPr>
        <w:shd w:val="clear" w:color="auto" w:fill="FFFFFF"/>
        <w:spacing w:after="0"/>
        <w:ind w:right="97"/>
        <w:rPr>
          <w:rFonts w:ascii="Times New Roman" w:hAnsi="Times New Roman"/>
          <w:sz w:val="24"/>
          <w:szCs w:val="24"/>
        </w:rPr>
      </w:pPr>
    </w:p>
    <w:p w:rsidR="00EB4074" w:rsidRPr="00D01ED7" w:rsidRDefault="00EB4074" w:rsidP="00D01ED7">
      <w:pPr>
        <w:spacing w:after="0"/>
        <w:ind w:firstLine="720"/>
        <w:rPr>
          <w:rFonts w:ascii="Times New Roman" w:hAnsi="Times New Roman"/>
          <w:bCs/>
          <w:sz w:val="24"/>
          <w:szCs w:val="24"/>
        </w:rPr>
      </w:pPr>
    </w:p>
    <w:p w:rsidR="00EB4074" w:rsidRPr="00D01ED7" w:rsidRDefault="00EB4074" w:rsidP="00D01ED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B4074" w:rsidRDefault="00EB4074" w:rsidP="00142889">
      <w:pPr>
        <w:ind w:left="-567"/>
        <w:rPr>
          <w:rFonts w:ascii="Times New Roman" w:hAnsi="Times New Roman"/>
          <w:b/>
          <w:spacing w:val="5"/>
          <w:sz w:val="24"/>
          <w:szCs w:val="24"/>
        </w:rPr>
      </w:pPr>
      <w:r>
        <w:rPr>
          <w:rFonts w:ascii="Times New Roman" w:hAnsi="Times New Roman"/>
          <w:b/>
          <w:spacing w:val="5"/>
          <w:sz w:val="24"/>
          <w:szCs w:val="24"/>
        </w:rPr>
        <w:t xml:space="preserve">   </w:t>
      </w:r>
      <w:r>
        <w:rPr>
          <w:rFonts w:ascii="Times New Roman" w:hAnsi="Times New Roman"/>
          <w:b/>
          <w:spacing w:val="5"/>
          <w:sz w:val="24"/>
          <w:szCs w:val="24"/>
        </w:rPr>
        <w:tab/>
        <w:t>От ЗАКАЗЧИКА:                                                        От ПОДРЯДЧИКА:</w:t>
      </w:r>
    </w:p>
    <w:p w:rsidR="00EB4074" w:rsidRDefault="00EB4074" w:rsidP="00142889">
      <w:pPr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Директор филиала № 18</w:t>
      </w:r>
    </w:p>
    <w:p w:rsidR="00EB4074" w:rsidRDefault="00EB4074" w:rsidP="001428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 xml:space="preserve">ФГУП «Атом-охрана»                                                  </w:t>
      </w:r>
    </w:p>
    <w:p w:rsidR="00EB4074" w:rsidRDefault="00EB4074" w:rsidP="00142889">
      <w:pPr>
        <w:ind w:right="-285"/>
        <w:rPr>
          <w:rFonts w:ascii="Times New Roman" w:hAnsi="Times New Roman"/>
          <w:spacing w:val="5"/>
          <w:sz w:val="24"/>
          <w:szCs w:val="24"/>
        </w:rPr>
      </w:pPr>
    </w:p>
    <w:p w:rsidR="00EB4074" w:rsidRPr="00D80ABC" w:rsidRDefault="00EB4074" w:rsidP="00142889">
      <w:pPr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_______________ В.П.Зонов                                            _________________</w:t>
      </w:r>
    </w:p>
    <w:p w:rsidR="00EB4074" w:rsidRPr="00D01ED7" w:rsidRDefault="00EB4074" w:rsidP="00142889">
      <w:pPr>
        <w:pStyle w:val="a"/>
        <w:rPr>
          <w:rFonts w:ascii="Times New Roman" w:hAnsi="Times New Roman" w:cs="Times New Roman"/>
          <w:sz w:val="24"/>
          <w:szCs w:val="24"/>
        </w:rPr>
      </w:pPr>
    </w:p>
    <w:sectPr w:rsidR="00EB4074" w:rsidRPr="00D01ED7" w:rsidSect="008D4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ED7"/>
    <w:rsid w:val="000A2882"/>
    <w:rsid w:val="000D7A2D"/>
    <w:rsid w:val="00142889"/>
    <w:rsid w:val="002704EC"/>
    <w:rsid w:val="00281E2F"/>
    <w:rsid w:val="00351CED"/>
    <w:rsid w:val="005576E1"/>
    <w:rsid w:val="00793685"/>
    <w:rsid w:val="008D46CC"/>
    <w:rsid w:val="00987B2D"/>
    <w:rsid w:val="00A12ED6"/>
    <w:rsid w:val="00B82315"/>
    <w:rsid w:val="00D01ED7"/>
    <w:rsid w:val="00D80ABC"/>
    <w:rsid w:val="00EB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CC"/>
    <w:pPr>
      <w:spacing w:after="200" w:line="276" w:lineRule="auto"/>
    </w:pPr>
  </w:style>
  <w:style w:type="paragraph" w:styleId="Heading1">
    <w:name w:val="heading 1"/>
    <w:aliases w:val="Заголовок 1 Знак Знак Знак Знак Знак Знак Знак Знак Знак,H1,Заголовок 1 Знак Знак Знак Знак Знак Знак Знак Знак Знак Знак Знак,Заголовок 1 Знак2 Знак,Заголовок 1 Знак1 Знак Знак,Заголовок 1 Знак Знак Знак Знак,Заголовок 1 Знак1 Знак1"/>
    <w:basedOn w:val="Normal"/>
    <w:next w:val="Normal"/>
    <w:link w:val="Heading1Char"/>
    <w:uiPriority w:val="99"/>
    <w:qFormat/>
    <w:rsid w:val="00D01ED7"/>
    <w:pPr>
      <w:keepNext/>
      <w:spacing w:before="240" w:after="60" w:line="240" w:lineRule="auto"/>
      <w:jc w:val="center"/>
      <w:outlineLvl w:val="0"/>
    </w:pPr>
    <w:rPr>
      <w:rFonts w:ascii="Times New Roman" w:hAnsi="Times New Roman"/>
      <w:kern w:val="28"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 Знак Знак Знак Знак Знак Знак Знак Знак Char,H1 Char,Заголовок 1 Знак Знак Знак Знак Знак Знак Знак Знак Знак Знак Знак Char,Заголовок 1 Знак2 Знак Char,Заголовок 1 Знак1 Знак Знак Char,Заголовок 1 Знак1 Знак1 Char"/>
    <w:basedOn w:val="DefaultParagraphFont"/>
    <w:link w:val="Heading1"/>
    <w:uiPriority w:val="99"/>
    <w:locked/>
    <w:rsid w:val="00D01ED7"/>
    <w:rPr>
      <w:rFonts w:ascii="Times New Roman" w:hAnsi="Times New Roman" w:cs="Times New Roman"/>
      <w:kern w:val="28"/>
      <w:sz w:val="20"/>
      <w:szCs w:val="20"/>
    </w:rPr>
  </w:style>
  <w:style w:type="paragraph" w:customStyle="1" w:styleId="a">
    <w:name w:val="Таблицы (моноширинный)"/>
    <w:basedOn w:val="Normal"/>
    <w:next w:val="Normal"/>
    <w:uiPriority w:val="99"/>
    <w:rsid w:val="00D01E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87B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E4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204</Words>
  <Characters>1166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                                                                                       к договору № _______________ </dc:title>
  <dc:subject/>
  <dc:creator>Калинина</dc:creator>
  <cp:keywords/>
  <dc:description/>
  <cp:lastModifiedBy>Кирилл</cp:lastModifiedBy>
  <cp:revision>2</cp:revision>
  <cp:lastPrinted>2015-10-23T06:42:00Z</cp:lastPrinted>
  <dcterms:created xsi:type="dcterms:W3CDTF">2015-10-23T06:42:00Z</dcterms:created>
  <dcterms:modified xsi:type="dcterms:W3CDTF">2015-10-23T06:42:00Z</dcterms:modified>
</cp:coreProperties>
</file>